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6"/>
        <w:gridCol w:w="5534"/>
        <w:gridCol w:w="2913"/>
      </w:tblGrid>
      <w:tr w:rsidR="005153A2" w:rsidTr="005153A2">
        <w:trPr>
          <w:jc w:val="center"/>
        </w:trPr>
        <w:tc>
          <w:tcPr>
            <w:tcW w:w="2326" w:type="dxa"/>
            <w:shd w:val="clear" w:color="auto" w:fill="auto"/>
          </w:tcPr>
          <w:p w:rsidR="005153A2" w:rsidRDefault="00A44ABD" w:rsidP="004213E7">
            <w:pPr>
              <w:spacing w:before="60"/>
              <w:rPr>
                <w:sz w:val="20"/>
              </w:rPr>
            </w:pPr>
            <w:bookmarkStart w:id="0" w:name="_Hlk124235976"/>
            <w:r w:rsidRPr="003B07F0">
              <w:rPr>
                <w:noProof/>
              </w:rPr>
              <w:drawing>
                <wp:inline distT="0" distB="0" distL="0" distR="0">
                  <wp:extent cx="1067435" cy="94869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6" w:type="dxa"/>
            <w:shd w:val="clear" w:color="auto" w:fill="auto"/>
          </w:tcPr>
          <w:p w:rsidR="005153A2" w:rsidRPr="00002F81" w:rsidRDefault="005153A2" w:rsidP="004213E7">
            <w:pPr>
              <w:ind w:right="38"/>
              <w:jc w:val="center"/>
              <w:rPr>
                <w:b/>
                <w:sz w:val="16"/>
              </w:rPr>
            </w:pPr>
          </w:p>
          <w:p w:rsidR="005153A2" w:rsidRDefault="005153A2" w:rsidP="005153A2">
            <w:pPr>
              <w:jc w:val="center"/>
              <w:rPr>
                <w:sz w:val="44"/>
                <w:szCs w:val="44"/>
              </w:rPr>
            </w:pPr>
            <w:r w:rsidRPr="00874FC3">
              <w:rPr>
                <w:sz w:val="44"/>
                <w:szCs w:val="44"/>
              </w:rPr>
              <w:t>Fiche Fournisseur</w:t>
            </w:r>
          </w:p>
          <w:p w:rsidR="005153A2" w:rsidRPr="005153A2" w:rsidRDefault="005153A2" w:rsidP="005153A2">
            <w:pPr>
              <w:rPr>
                <w:sz w:val="40"/>
              </w:rPr>
            </w:pPr>
          </w:p>
          <w:p w:rsidR="005153A2" w:rsidRPr="00002F81" w:rsidRDefault="005153A2" w:rsidP="005153A2">
            <w:pPr>
              <w:jc w:val="center"/>
              <w:rPr>
                <w:b/>
                <w:u w:val="single"/>
              </w:rPr>
            </w:pPr>
            <w:r w:rsidRPr="00CC7019">
              <w:t>Grille de renseignements à remplir obligatoirement</w:t>
            </w:r>
          </w:p>
        </w:tc>
        <w:tc>
          <w:tcPr>
            <w:tcW w:w="2911" w:type="dxa"/>
            <w:shd w:val="clear" w:color="auto" w:fill="auto"/>
          </w:tcPr>
          <w:p w:rsidR="005153A2" w:rsidRDefault="00A44ABD" w:rsidP="004213E7">
            <w:pPr>
              <w:spacing w:before="20"/>
              <w:ind w:right="-73"/>
              <w:jc w:val="right"/>
            </w:pPr>
            <w:r w:rsidRPr="003B07F0">
              <w:rPr>
                <w:noProof/>
              </w:rPr>
              <w:drawing>
                <wp:inline distT="0" distB="0" distL="0" distR="0">
                  <wp:extent cx="1760855" cy="586740"/>
                  <wp:effectExtent l="0" t="0" r="0" b="0"/>
                  <wp:docPr id="2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8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85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53A2" w:rsidRDefault="005153A2" w:rsidP="004213E7">
            <w:pPr>
              <w:spacing w:before="20"/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  <w:bookmarkEnd w:id="0"/>
    </w:tbl>
    <w:p w:rsidR="005153A2" w:rsidRDefault="005153A2" w:rsidP="00E71C4C">
      <w:pPr>
        <w:jc w:val="center"/>
        <w:rPr>
          <w:sz w:val="44"/>
          <w:szCs w:val="44"/>
        </w:rPr>
      </w:pPr>
    </w:p>
    <w:p w:rsidR="00C11F12" w:rsidRDefault="00C11F12"/>
    <w:p w:rsidR="007A601B" w:rsidRPr="00CC7019" w:rsidRDefault="007A601B"/>
    <w:p w:rsidR="00C11F12" w:rsidRPr="007E6C50" w:rsidRDefault="00711134" w:rsidP="00180CC7">
      <w:pPr>
        <w:jc w:val="center"/>
        <w:rPr>
          <w:sz w:val="32"/>
          <w:szCs w:val="32"/>
        </w:rPr>
      </w:pPr>
      <w:r w:rsidRPr="001B1A07">
        <w:rPr>
          <w:sz w:val="32"/>
          <w:szCs w:val="32"/>
        </w:rPr>
        <w:t xml:space="preserve">Consultation </w:t>
      </w:r>
      <w:r w:rsidR="00902F4E" w:rsidRPr="001B1A07">
        <w:rPr>
          <w:sz w:val="32"/>
          <w:szCs w:val="32"/>
        </w:rPr>
        <w:t>Nº 2</w:t>
      </w:r>
      <w:r w:rsidR="00735B0D">
        <w:rPr>
          <w:sz w:val="32"/>
          <w:szCs w:val="32"/>
        </w:rPr>
        <w:t>6012</w:t>
      </w:r>
    </w:p>
    <w:p w:rsidR="00C11F12" w:rsidRDefault="00C11F12"/>
    <w:p w:rsidR="007A601B" w:rsidRPr="00CC7019" w:rsidRDefault="007A601B"/>
    <w:p w:rsidR="0065150D" w:rsidRPr="00735B0D" w:rsidRDefault="00735B0D" w:rsidP="0065150D">
      <w:pPr>
        <w:jc w:val="center"/>
        <w:rPr>
          <w:rFonts w:ascii="Times New Roman Gras" w:hAnsi="Times New Roman Gras"/>
          <w:b/>
          <w:caps/>
          <w:sz w:val="36"/>
          <w:szCs w:val="32"/>
        </w:rPr>
      </w:pPr>
      <w:r w:rsidRPr="00735B0D">
        <w:rPr>
          <w:rFonts w:ascii="Times New Roman Gras" w:hAnsi="Times New Roman Gras"/>
          <w:b/>
          <w:caps/>
          <w:noProof/>
          <w:sz w:val="28"/>
        </w:rPr>
        <w:t>Refonte d’architecture avec migration de données des outils de gestion et de suivi des aides de l’ONaCVG</w:t>
      </w:r>
    </w:p>
    <w:p w:rsidR="00FB3B69" w:rsidRDefault="00FB3B69" w:rsidP="00902F4E"/>
    <w:p w:rsidR="007A601B" w:rsidRPr="00902F4E" w:rsidRDefault="007A601B" w:rsidP="00902F4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2"/>
        <w:gridCol w:w="4510"/>
      </w:tblGrid>
      <w:tr w:rsidR="00B3000D" w:rsidTr="004F0ECE">
        <w:trPr>
          <w:trHeight w:val="567"/>
        </w:trPr>
        <w:tc>
          <w:tcPr>
            <w:tcW w:w="4606" w:type="dxa"/>
            <w:shd w:val="clear" w:color="auto" w:fill="auto"/>
          </w:tcPr>
          <w:p w:rsidR="00B3000D" w:rsidRPr="00902F4E" w:rsidRDefault="00B3000D" w:rsidP="008A4622">
            <w:pPr>
              <w:spacing w:before="40" w:after="40"/>
            </w:pPr>
            <w:r w:rsidRPr="00902F4E">
              <w:t>Raison sociale de l’entreprise</w:t>
            </w:r>
          </w:p>
        </w:tc>
        <w:tc>
          <w:tcPr>
            <w:tcW w:w="4606" w:type="dxa"/>
            <w:shd w:val="clear" w:color="auto" w:fill="auto"/>
          </w:tcPr>
          <w:p w:rsidR="00B3000D" w:rsidRDefault="00B3000D" w:rsidP="008A4622">
            <w:pPr>
              <w:spacing w:before="40" w:after="40"/>
            </w:pPr>
          </w:p>
        </w:tc>
      </w:tr>
      <w:tr w:rsidR="00297E95" w:rsidTr="004F0ECE">
        <w:tc>
          <w:tcPr>
            <w:tcW w:w="4606" w:type="dxa"/>
            <w:shd w:val="clear" w:color="auto" w:fill="auto"/>
          </w:tcPr>
          <w:p w:rsidR="00297E95" w:rsidRPr="00902F4E" w:rsidRDefault="00297E95" w:rsidP="008A4622">
            <w:pPr>
              <w:spacing w:before="40" w:after="40"/>
            </w:pPr>
            <w:r>
              <w:t>Nom commercial si différent de la raison sociale</w:t>
            </w:r>
            <w:bookmarkStart w:id="1" w:name="_GoBack"/>
            <w:bookmarkEnd w:id="1"/>
          </w:p>
        </w:tc>
        <w:tc>
          <w:tcPr>
            <w:tcW w:w="4606" w:type="dxa"/>
            <w:shd w:val="clear" w:color="auto" w:fill="auto"/>
          </w:tcPr>
          <w:p w:rsidR="00297E95" w:rsidRDefault="00297E95" w:rsidP="008A4622">
            <w:pPr>
              <w:spacing w:before="40" w:after="40"/>
            </w:pPr>
          </w:p>
        </w:tc>
      </w:tr>
      <w:tr w:rsidR="00B3000D" w:rsidTr="00695E14">
        <w:trPr>
          <w:trHeight w:val="1097"/>
        </w:trPr>
        <w:tc>
          <w:tcPr>
            <w:tcW w:w="4606" w:type="dxa"/>
            <w:shd w:val="clear" w:color="auto" w:fill="auto"/>
          </w:tcPr>
          <w:p w:rsidR="00B3000D" w:rsidRPr="00902F4E" w:rsidRDefault="00F03D15" w:rsidP="008A4622">
            <w:pPr>
              <w:spacing w:before="40" w:after="40"/>
            </w:pPr>
            <w:r w:rsidRPr="00902F4E">
              <w:t>Adresse du siège social</w:t>
            </w:r>
          </w:p>
        </w:tc>
        <w:tc>
          <w:tcPr>
            <w:tcW w:w="4606" w:type="dxa"/>
            <w:shd w:val="clear" w:color="auto" w:fill="auto"/>
          </w:tcPr>
          <w:p w:rsidR="00695E14" w:rsidRDefault="00695E14" w:rsidP="008A4622">
            <w:pPr>
              <w:spacing w:before="40" w:after="40"/>
            </w:pPr>
          </w:p>
        </w:tc>
      </w:tr>
      <w:tr w:rsidR="0018283C" w:rsidTr="00695E14">
        <w:trPr>
          <w:trHeight w:val="263"/>
        </w:trPr>
        <w:tc>
          <w:tcPr>
            <w:tcW w:w="4606" w:type="dxa"/>
            <w:shd w:val="clear" w:color="auto" w:fill="auto"/>
          </w:tcPr>
          <w:p w:rsidR="0018283C" w:rsidRPr="00902F4E" w:rsidRDefault="0018283C" w:rsidP="008A4622">
            <w:pPr>
              <w:spacing w:before="40" w:after="40"/>
            </w:pPr>
            <w:r w:rsidRPr="00902F4E">
              <w:t>Tél. fixe</w:t>
            </w:r>
          </w:p>
        </w:tc>
        <w:tc>
          <w:tcPr>
            <w:tcW w:w="4606" w:type="dxa"/>
            <w:shd w:val="clear" w:color="auto" w:fill="auto"/>
          </w:tcPr>
          <w:p w:rsidR="0018283C" w:rsidRDefault="0018283C" w:rsidP="008A4622">
            <w:pPr>
              <w:spacing w:before="40" w:after="40"/>
            </w:pPr>
          </w:p>
        </w:tc>
      </w:tr>
      <w:tr w:rsidR="0018283C" w:rsidTr="00695E14">
        <w:trPr>
          <w:trHeight w:val="267"/>
        </w:trPr>
        <w:tc>
          <w:tcPr>
            <w:tcW w:w="4606" w:type="dxa"/>
            <w:shd w:val="clear" w:color="auto" w:fill="auto"/>
          </w:tcPr>
          <w:p w:rsidR="0018283C" w:rsidRPr="00902F4E" w:rsidRDefault="0018283C" w:rsidP="008A4622">
            <w:pPr>
              <w:spacing w:before="40" w:after="40"/>
            </w:pPr>
            <w:r w:rsidRPr="00902F4E">
              <w:t>Tél. portable</w:t>
            </w:r>
          </w:p>
        </w:tc>
        <w:tc>
          <w:tcPr>
            <w:tcW w:w="4606" w:type="dxa"/>
            <w:shd w:val="clear" w:color="auto" w:fill="auto"/>
          </w:tcPr>
          <w:p w:rsidR="0018283C" w:rsidRDefault="0018283C" w:rsidP="008A4622">
            <w:pPr>
              <w:spacing w:before="40" w:after="40"/>
            </w:pPr>
          </w:p>
        </w:tc>
      </w:tr>
      <w:tr w:rsidR="0018283C" w:rsidTr="00695E14">
        <w:trPr>
          <w:trHeight w:val="257"/>
        </w:trPr>
        <w:tc>
          <w:tcPr>
            <w:tcW w:w="4606" w:type="dxa"/>
            <w:shd w:val="clear" w:color="auto" w:fill="auto"/>
          </w:tcPr>
          <w:p w:rsidR="0018283C" w:rsidRPr="00902F4E" w:rsidRDefault="0018283C" w:rsidP="008A4622">
            <w:pPr>
              <w:spacing w:before="40" w:after="40"/>
            </w:pPr>
            <w:r w:rsidRPr="00902F4E">
              <w:t>Fax</w:t>
            </w:r>
          </w:p>
        </w:tc>
        <w:tc>
          <w:tcPr>
            <w:tcW w:w="4606" w:type="dxa"/>
            <w:shd w:val="clear" w:color="auto" w:fill="auto"/>
          </w:tcPr>
          <w:p w:rsidR="0018283C" w:rsidRDefault="0018283C" w:rsidP="008A4622">
            <w:pPr>
              <w:spacing w:before="40" w:after="40"/>
            </w:pPr>
          </w:p>
        </w:tc>
      </w:tr>
      <w:tr w:rsidR="0018283C" w:rsidTr="004F0ECE">
        <w:trPr>
          <w:trHeight w:val="567"/>
        </w:trPr>
        <w:tc>
          <w:tcPr>
            <w:tcW w:w="4606" w:type="dxa"/>
            <w:shd w:val="clear" w:color="auto" w:fill="auto"/>
          </w:tcPr>
          <w:p w:rsidR="0018283C" w:rsidRPr="00902F4E" w:rsidRDefault="0018283C" w:rsidP="008A4622">
            <w:pPr>
              <w:spacing w:before="40" w:after="40"/>
            </w:pPr>
            <w:r w:rsidRPr="00902F4E">
              <w:t>@-mail (si possible générique) de l’entreprise</w:t>
            </w:r>
          </w:p>
        </w:tc>
        <w:tc>
          <w:tcPr>
            <w:tcW w:w="4606" w:type="dxa"/>
            <w:shd w:val="clear" w:color="auto" w:fill="auto"/>
          </w:tcPr>
          <w:p w:rsidR="0018283C" w:rsidRDefault="0018283C" w:rsidP="008A4622">
            <w:pPr>
              <w:spacing w:before="40" w:after="40"/>
            </w:pPr>
          </w:p>
        </w:tc>
      </w:tr>
      <w:tr w:rsidR="0018283C" w:rsidTr="00695E14">
        <w:trPr>
          <w:trHeight w:val="255"/>
        </w:trPr>
        <w:tc>
          <w:tcPr>
            <w:tcW w:w="4606" w:type="dxa"/>
            <w:shd w:val="clear" w:color="auto" w:fill="auto"/>
          </w:tcPr>
          <w:p w:rsidR="0018283C" w:rsidRPr="00902F4E" w:rsidRDefault="00902F4E" w:rsidP="008A4622">
            <w:pPr>
              <w:spacing w:before="40" w:after="40"/>
            </w:pPr>
            <w:r w:rsidRPr="00902F4E">
              <w:t>Nº</w:t>
            </w:r>
            <w:r w:rsidR="0002254E">
              <w:t xml:space="preserve"> </w:t>
            </w:r>
            <w:r w:rsidR="00A44ABD">
              <w:t>SIRET</w:t>
            </w:r>
          </w:p>
        </w:tc>
        <w:tc>
          <w:tcPr>
            <w:tcW w:w="4606" w:type="dxa"/>
            <w:shd w:val="clear" w:color="auto" w:fill="auto"/>
          </w:tcPr>
          <w:p w:rsidR="0018283C" w:rsidRDefault="0018283C" w:rsidP="008A4622">
            <w:pPr>
              <w:spacing w:before="40" w:after="40"/>
            </w:pPr>
          </w:p>
        </w:tc>
      </w:tr>
      <w:tr w:rsidR="00A44ABD" w:rsidTr="00695E14">
        <w:trPr>
          <w:trHeight w:val="245"/>
        </w:trPr>
        <w:tc>
          <w:tcPr>
            <w:tcW w:w="4606" w:type="dxa"/>
            <w:shd w:val="clear" w:color="auto" w:fill="auto"/>
          </w:tcPr>
          <w:p w:rsidR="00A44ABD" w:rsidRPr="00902F4E" w:rsidRDefault="00A44ABD" w:rsidP="008A4622">
            <w:pPr>
              <w:spacing w:before="40" w:after="40"/>
            </w:pPr>
            <w:r>
              <w:t>Nº TVA Intracommunautaire</w:t>
            </w:r>
          </w:p>
        </w:tc>
        <w:tc>
          <w:tcPr>
            <w:tcW w:w="4606" w:type="dxa"/>
            <w:shd w:val="clear" w:color="auto" w:fill="auto"/>
          </w:tcPr>
          <w:p w:rsidR="00A44ABD" w:rsidRDefault="00A44ABD" w:rsidP="008A4622">
            <w:pPr>
              <w:spacing w:before="40" w:after="40"/>
            </w:pPr>
          </w:p>
        </w:tc>
      </w:tr>
      <w:tr w:rsidR="0018283C" w:rsidTr="00695E14">
        <w:trPr>
          <w:trHeight w:val="245"/>
        </w:trPr>
        <w:tc>
          <w:tcPr>
            <w:tcW w:w="4606" w:type="dxa"/>
            <w:shd w:val="clear" w:color="auto" w:fill="auto"/>
          </w:tcPr>
          <w:p w:rsidR="0018283C" w:rsidRPr="00902F4E" w:rsidRDefault="0018283C" w:rsidP="008A4622">
            <w:pPr>
              <w:spacing w:before="40" w:after="40"/>
            </w:pPr>
            <w:r w:rsidRPr="00902F4E">
              <w:t>APE</w:t>
            </w:r>
            <w:r w:rsidR="00902F4E" w:rsidRPr="00902F4E">
              <w:t xml:space="preserve"> Nº</w:t>
            </w:r>
          </w:p>
        </w:tc>
        <w:tc>
          <w:tcPr>
            <w:tcW w:w="4606" w:type="dxa"/>
            <w:shd w:val="clear" w:color="auto" w:fill="auto"/>
          </w:tcPr>
          <w:p w:rsidR="0018283C" w:rsidRDefault="0018283C" w:rsidP="008A4622">
            <w:pPr>
              <w:spacing w:before="40" w:after="40"/>
            </w:pPr>
          </w:p>
        </w:tc>
      </w:tr>
      <w:tr w:rsidR="00297E95" w:rsidTr="006B5AF7">
        <w:trPr>
          <w:trHeight w:val="567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:rsidR="00297E95" w:rsidRPr="00902F4E" w:rsidRDefault="00297E95" w:rsidP="008A4622">
            <w:pPr>
              <w:spacing w:before="40" w:after="40"/>
            </w:pPr>
            <w:r w:rsidRPr="00902F4E">
              <w:t>Nom et qualité du signataire de l</w:t>
            </w:r>
            <w:r>
              <w:t>’</w:t>
            </w:r>
            <w:r w:rsidRPr="00902F4E">
              <w:t>acte d'engagement :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:rsidR="00297E95" w:rsidRDefault="00297E95" w:rsidP="008A4622">
            <w:pPr>
              <w:spacing w:before="40" w:after="40"/>
            </w:pPr>
          </w:p>
        </w:tc>
      </w:tr>
      <w:tr w:rsidR="007E6C50" w:rsidTr="006B5AF7">
        <w:tc>
          <w:tcPr>
            <w:tcW w:w="921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E6C50" w:rsidRDefault="007E6C50" w:rsidP="008A4622">
            <w:pPr>
              <w:spacing w:before="40" w:after="40"/>
            </w:pPr>
          </w:p>
        </w:tc>
      </w:tr>
      <w:tr w:rsidR="0018283C" w:rsidTr="004F0ECE">
        <w:tc>
          <w:tcPr>
            <w:tcW w:w="4606" w:type="dxa"/>
            <w:shd w:val="clear" w:color="auto" w:fill="auto"/>
          </w:tcPr>
          <w:p w:rsidR="0018283C" w:rsidRPr="00902F4E" w:rsidRDefault="00E74CE7" w:rsidP="008A4622">
            <w:pPr>
              <w:spacing w:before="40" w:after="40"/>
            </w:pPr>
            <w:r w:rsidRPr="00E74CE7">
              <w:t>Nom du référent pour ce marché</w:t>
            </w:r>
          </w:p>
        </w:tc>
        <w:tc>
          <w:tcPr>
            <w:tcW w:w="4606" w:type="dxa"/>
            <w:shd w:val="clear" w:color="auto" w:fill="auto"/>
          </w:tcPr>
          <w:p w:rsidR="0018283C" w:rsidRDefault="0018283C" w:rsidP="008A4622">
            <w:pPr>
              <w:spacing w:before="40" w:after="40"/>
            </w:pPr>
          </w:p>
        </w:tc>
      </w:tr>
      <w:tr w:rsidR="007A601B" w:rsidTr="0016178F">
        <w:trPr>
          <w:trHeight w:val="235"/>
        </w:trPr>
        <w:tc>
          <w:tcPr>
            <w:tcW w:w="4606" w:type="dxa"/>
            <w:shd w:val="clear" w:color="auto" w:fill="auto"/>
          </w:tcPr>
          <w:p w:rsidR="007A601B" w:rsidRPr="00902F4E" w:rsidRDefault="007A601B" w:rsidP="008A4622">
            <w:pPr>
              <w:spacing w:before="40" w:after="40"/>
            </w:pPr>
            <w:r w:rsidRPr="00902F4E">
              <w:t xml:space="preserve">Son </w:t>
            </w:r>
            <w:r>
              <w:t>téléphone</w:t>
            </w:r>
            <w:r w:rsidRPr="00902F4E">
              <w:t xml:space="preserve"> fixe</w:t>
            </w:r>
          </w:p>
        </w:tc>
        <w:tc>
          <w:tcPr>
            <w:tcW w:w="4606" w:type="dxa"/>
            <w:shd w:val="clear" w:color="auto" w:fill="auto"/>
          </w:tcPr>
          <w:p w:rsidR="007A601B" w:rsidRDefault="007A601B" w:rsidP="008A4622">
            <w:pPr>
              <w:spacing w:before="40" w:after="40"/>
            </w:pPr>
          </w:p>
        </w:tc>
      </w:tr>
      <w:tr w:rsidR="007A601B" w:rsidTr="0016178F">
        <w:trPr>
          <w:trHeight w:val="225"/>
        </w:trPr>
        <w:tc>
          <w:tcPr>
            <w:tcW w:w="4606" w:type="dxa"/>
            <w:shd w:val="clear" w:color="auto" w:fill="auto"/>
          </w:tcPr>
          <w:p w:rsidR="007A601B" w:rsidRPr="00902F4E" w:rsidRDefault="007A601B" w:rsidP="008A4622">
            <w:pPr>
              <w:spacing w:before="40" w:after="40"/>
            </w:pPr>
            <w:r w:rsidRPr="00902F4E">
              <w:t xml:space="preserve">Son </w:t>
            </w:r>
            <w:r>
              <w:t>téléphone</w:t>
            </w:r>
            <w:r w:rsidRPr="00902F4E">
              <w:t xml:space="preserve"> portable</w:t>
            </w:r>
          </w:p>
        </w:tc>
        <w:tc>
          <w:tcPr>
            <w:tcW w:w="4606" w:type="dxa"/>
            <w:shd w:val="clear" w:color="auto" w:fill="auto"/>
          </w:tcPr>
          <w:p w:rsidR="007A601B" w:rsidRDefault="007A601B" w:rsidP="008A4622">
            <w:pPr>
              <w:spacing w:before="40" w:after="40"/>
            </w:pPr>
          </w:p>
        </w:tc>
      </w:tr>
      <w:tr w:rsidR="007A601B" w:rsidTr="0016178F">
        <w:trPr>
          <w:trHeight w:val="229"/>
        </w:trPr>
        <w:tc>
          <w:tcPr>
            <w:tcW w:w="4606" w:type="dxa"/>
            <w:shd w:val="clear" w:color="auto" w:fill="auto"/>
          </w:tcPr>
          <w:p w:rsidR="007A601B" w:rsidRPr="00902F4E" w:rsidRDefault="007A601B" w:rsidP="008A4622">
            <w:pPr>
              <w:spacing w:before="40" w:after="40"/>
            </w:pPr>
            <w:r w:rsidRPr="00902F4E">
              <w:t>Son @-mail</w:t>
            </w:r>
          </w:p>
        </w:tc>
        <w:tc>
          <w:tcPr>
            <w:tcW w:w="4606" w:type="dxa"/>
            <w:shd w:val="clear" w:color="auto" w:fill="auto"/>
          </w:tcPr>
          <w:p w:rsidR="007A601B" w:rsidRDefault="007A601B" w:rsidP="008A4622">
            <w:pPr>
              <w:spacing w:before="40" w:after="40"/>
            </w:pPr>
          </w:p>
        </w:tc>
      </w:tr>
      <w:tr w:rsidR="00695E14" w:rsidTr="00695E14">
        <w:trPr>
          <w:trHeight w:val="1091"/>
        </w:trPr>
        <w:tc>
          <w:tcPr>
            <w:tcW w:w="4606" w:type="dxa"/>
            <w:shd w:val="clear" w:color="auto" w:fill="auto"/>
          </w:tcPr>
          <w:p w:rsidR="00695E14" w:rsidRPr="00902F4E" w:rsidRDefault="00695E14" w:rsidP="008A4622">
            <w:pPr>
              <w:spacing w:before="40" w:after="40"/>
            </w:pPr>
            <w:r>
              <w:t>Son adresse professionnelle (si différente du siège de l’entreprise)</w:t>
            </w:r>
          </w:p>
        </w:tc>
        <w:tc>
          <w:tcPr>
            <w:tcW w:w="4606" w:type="dxa"/>
            <w:shd w:val="clear" w:color="auto" w:fill="auto"/>
          </w:tcPr>
          <w:p w:rsidR="00695E14" w:rsidRDefault="00695E14" w:rsidP="008A4622">
            <w:pPr>
              <w:spacing w:before="40" w:after="40"/>
            </w:pPr>
          </w:p>
        </w:tc>
      </w:tr>
    </w:tbl>
    <w:p w:rsidR="00C11F12" w:rsidRPr="00DF013D" w:rsidRDefault="00C11F12" w:rsidP="005F2100">
      <w:pPr>
        <w:rPr>
          <w:sz w:val="4"/>
          <w:szCs w:val="4"/>
        </w:rPr>
      </w:pPr>
    </w:p>
    <w:sectPr w:rsidR="00C11F12" w:rsidRPr="00DF013D" w:rsidSect="00DF013D">
      <w:pgSz w:w="11906" w:h="16838"/>
      <w:pgMar w:top="360" w:right="1417" w:bottom="568" w:left="1417" w:header="708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B0D" w:rsidRDefault="00735B0D">
      <w:r>
        <w:separator/>
      </w:r>
    </w:p>
  </w:endnote>
  <w:endnote w:type="continuationSeparator" w:id="0">
    <w:p w:rsidR="00735B0D" w:rsidRDefault="00735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Gras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B0D" w:rsidRDefault="00735B0D">
      <w:r>
        <w:separator/>
      </w:r>
    </w:p>
  </w:footnote>
  <w:footnote w:type="continuationSeparator" w:id="0">
    <w:p w:rsidR="00735B0D" w:rsidRDefault="00735B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0D"/>
    <w:rsid w:val="00017C80"/>
    <w:rsid w:val="0002254E"/>
    <w:rsid w:val="00045E13"/>
    <w:rsid w:val="00091924"/>
    <w:rsid w:val="0016178F"/>
    <w:rsid w:val="00177A40"/>
    <w:rsid w:val="00180CC7"/>
    <w:rsid w:val="0018283C"/>
    <w:rsid w:val="001B1A07"/>
    <w:rsid w:val="001E6F09"/>
    <w:rsid w:val="00212C59"/>
    <w:rsid w:val="0022313D"/>
    <w:rsid w:val="00231EE7"/>
    <w:rsid w:val="00297E95"/>
    <w:rsid w:val="002B5710"/>
    <w:rsid w:val="002C0488"/>
    <w:rsid w:val="00377EB6"/>
    <w:rsid w:val="003C3926"/>
    <w:rsid w:val="004213E7"/>
    <w:rsid w:val="00470B0E"/>
    <w:rsid w:val="004F0ECE"/>
    <w:rsid w:val="005153A2"/>
    <w:rsid w:val="005E6623"/>
    <w:rsid w:val="005F2100"/>
    <w:rsid w:val="00622C5F"/>
    <w:rsid w:val="0065150D"/>
    <w:rsid w:val="00661FF5"/>
    <w:rsid w:val="00676A66"/>
    <w:rsid w:val="00695E14"/>
    <w:rsid w:val="006A2CAB"/>
    <w:rsid w:val="006B5AF7"/>
    <w:rsid w:val="00711134"/>
    <w:rsid w:val="007148EC"/>
    <w:rsid w:val="00735B0D"/>
    <w:rsid w:val="007521F7"/>
    <w:rsid w:val="0075579F"/>
    <w:rsid w:val="007A601B"/>
    <w:rsid w:val="007C60CF"/>
    <w:rsid w:val="007E42CE"/>
    <w:rsid w:val="007E6C50"/>
    <w:rsid w:val="0080242D"/>
    <w:rsid w:val="00874FC3"/>
    <w:rsid w:val="00883456"/>
    <w:rsid w:val="008A4622"/>
    <w:rsid w:val="00902F4E"/>
    <w:rsid w:val="009C3FEA"/>
    <w:rsid w:val="009D0F05"/>
    <w:rsid w:val="00A42CBF"/>
    <w:rsid w:val="00A44ABD"/>
    <w:rsid w:val="00AD035F"/>
    <w:rsid w:val="00AF53DD"/>
    <w:rsid w:val="00B07777"/>
    <w:rsid w:val="00B3000D"/>
    <w:rsid w:val="00BD24ED"/>
    <w:rsid w:val="00C11F12"/>
    <w:rsid w:val="00C32C26"/>
    <w:rsid w:val="00CC224F"/>
    <w:rsid w:val="00CC7019"/>
    <w:rsid w:val="00DF013D"/>
    <w:rsid w:val="00DF198D"/>
    <w:rsid w:val="00E04E22"/>
    <w:rsid w:val="00E71C4C"/>
    <w:rsid w:val="00E74CE7"/>
    <w:rsid w:val="00F03D15"/>
    <w:rsid w:val="00F776C8"/>
    <w:rsid w:val="00FB3B69"/>
    <w:rsid w:val="00FD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A51CA"/>
  <w15:chartTrackingRefBased/>
  <w15:docId w15:val="{D6D129B4-F7B1-47DA-91C2-0EB87FC4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rCarCar">
    <w:name w:val="Car Car Car"/>
    <w:basedOn w:val="Normal"/>
    <w:rsid w:val="0065150D"/>
    <w:pPr>
      <w:spacing w:after="160" w:line="240" w:lineRule="exact"/>
      <w:ind w:left="539" w:firstLine="578"/>
    </w:pPr>
    <w:rPr>
      <w:rFonts w:ascii="Verdana" w:hAnsi="Verdana" w:cs="Verdana"/>
      <w:sz w:val="20"/>
      <w:szCs w:val="20"/>
      <w:lang w:val="en-US" w:eastAsia="en-US"/>
    </w:rPr>
  </w:style>
  <w:style w:type="table" w:styleId="Grilledutableau">
    <w:name w:val="Table Grid"/>
    <w:basedOn w:val="TableauNormal"/>
    <w:rsid w:val="00B300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5F210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F2100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4.%20MODELES\DOCUMENTS%20TYPES%20DCE\REDACTION%20DU%20DCE\00-Fiche%20Fournisseu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00-Fiche Fournisseur.dotx</Template>
  <TotalTime>3</TotalTime>
  <Pages>1</Pages>
  <Words>92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</vt:lpstr>
    </vt:vector>
  </TitlesOfParts>
  <Company>ONACVG.FR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</dc:title>
  <dc:subject/>
  <dc:creator>SO Hammolay</dc:creator>
  <cp:keywords/>
  <cp:lastModifiedBy>SO Hammolay</cp:lastModifiedBy>
  <cp:revision>1</cp:revision>
  <cp:lastPrinted>2008-07-31T08:53:00Z</cp:lastPrinted>
  <dcterms:created xsi:type="dcterms:W3CDTF">2026-08-07T16:56:00Z</dcterms:created>
  <dcterms:modified xsi:type="dcterms:W3CDTF">2026-08-07T16:59:00Z</dcterms:modified>
</cp:coreProperties>
</file>